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  <w:b/>
        </w:rPr>
      </w:pPr>
      <w:bookmarkStart w:id="0" w:name="_GoBack"/>
      <w:bookmarkEnd w:id="0"/>
      <w:r w:rsidRPr="00B840FC">
        <w:rPr>
          <w:rFonts w:ascii="Arial" w:eastAsia="Calibri" w:hAnsi="Arial" w:cs="Arial"/>
          <w:b/>
        </w:rPr>
        <w:t>CERTIFICADO DE DOMINIO DEL IDIOMA ESPAÑOL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Para ser admitido/a como Estudiante Visitante en la UCR se requiere que el/la candidato/a complete debidamente este Certificado.</w:t>
      </w:r>
    </w:p>
    <w:p w:rsidR="00B840FC" w:rsidRPr="00B840FC" w:rsidRDefault="00B840FC" w:rsidP="00B840F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0" w:line="240" w:lineRule="auto"/>
        <w:jc w:val="center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Este formulario se debe llenar preferiblemente a máquina o en letra imprenta legible.</w:t>
      </w: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B840FC">
        <w:rPr>
          <w:rFonts w:ascii="Arial" w:eastAsia="Calibri" w:hAnsi="Arial" w:cs="Arial"/>
          <w:b/>
        </w:rPr>
        <w:t>PARTE I: INFORMACIÓN PERSONAL DEL CANDIDATO</w:t>
      </w: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Nombre completo: _____________________________________________________</w:t>
      </w: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 xml:space="preserve">                                                 Sexo: Femenino </w:t>
      </w:r>
      <w:r w:rsidRPr="00B840FC">
        <w:rPr>
          <w:rFonts w:ascii="Arial" w:eastAsia="Calibri" w:hAnsi="Arial" w:cs="Arial"/>
        </w:rPr>
        <w:sym w:font="Wingdings" w:char="F071"/>
      </w:r>
      <w:r w:rsidRPr="00B840FC">
        <w:rPr>
          <w:rFonts w:ascii="Arial" w:eastAsia="Calibri" w:hAnsi="Arial" w:cs="Arial"/>
        </w:rPr>
        <w:t xml:space="preserve">           Masculino </w:t>
      </w:r>
      <w:r w:rsidRPr="00B840FC">
        <w:rPr>
          <w:rFonts w:ascii="Arial" w:eastAsia="Calibri" w:hAnsi="Arial" w:cs="Arial"/>
        </w:rPr>
        <w:sym w:font="Wingdings" w:char="F071"/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 xml:space="preserve">   País de Residencia: ______________________________________________________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 xml:space="preserve">   Nacionalidad: __________________________________________________________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 xml:space="preserve">   Dirección Permanente en el país de origen: ___________________________________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 xml:space="preserve">   Universidad de origen: ___________________________________________________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 xml:space="preserve">   Carrera: _______________________________________________________________</w:t>
      </w: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 xml:space="preserve">   Idioma Natal: __________________________________________________________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1. ¿Qué cursos de español, o cursos relacionados con el idioma, ha recibido usted o está recibiendo? Mencione el nombre del curso, una breve descripción y la nota obtenida, si aplica. (Use una hoja aparte en caso necesario)</w:t>
      </w: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_____________________________________________________________________</w:t>
      </w: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_____________________________________________________________________</w:t>
      </w: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_____________________________________________________________________</w:t>
      </w: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2. ¿Qué otras experiencias ha tenido usted en el uso del idioma español? (por ejemplo: hablar en la casa, leer periódicos / revistas, etc).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_____________________________________________________________________</w:t>
      </w: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_____________________________________________________________________</w:t>
      </w: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_____________________________________________________________________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  <w:b/>
        </w:rPr>
      </w:pPr>
    </w:p>
    <w:p w:rsidR="00B840FC" w:rsidRPr="00B840FC" w:rsidRDefault="00ED7CDF" w:rsidP="00B840FC">
      <w:pPr>
        <w:spacing w:after="0" w:line="240" w:lineRule="auto"/>
        <w:jc w:val="center"/>
        <w:rPr>
          <w:rFonts w:ascii="Arial" w:eastAsia="Calibri" w:hAnsi="Arial" w:cs="Arial"/>
          <w:b/>
        </w:rPr>
      </w:pPr>
      <w:r>
        <w:rPr>
          <w:rFonts w:ascii="Arial" w:eastAsia="Calibri" w:hAnsi="Arial" w:cs="Arial"/>
          <w:b/>
        </w:rPr>
        <w:lastRenderedPageBreak/>
        <w:t>PARTE II: ESTA SECCIÓ</w:t>
      </w:r>
      <w:r w:rsidR="00B840FC" w:rsidRPr="00B840FC">
        <w:rPr>
          <w:rFonts w:ascii="Arial" w:eastAsia="Calibri" w:hAnsi="Arial" w:cs="Arial"/>
          <w:b/>
        </w:rPr>
        <w:t xml:space="preserve">N DEBE COMPLETARSE POR UN/A </w:t>
      </w: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  <w:b/>
        </w:rPr>
      </w:pPr>
      <w:r w:rsidRPr="00B840FC">
        <w:rPr>
          <w:rFonts w:ascii="Arial" w:eastAsia="Calibri" w:hAnsi="Arial" w:cs="Arial"/>
          <w:b/>
        </w:rPr>
        <w:t>PROFESOR/A ACREDITADO/A EN EL IDIOMA ESPAÑOL DE LA UNIVERSIDAD DE ORIGEN</w:t>
      </w:r>
    </w:p>
    <w:p w:rsidR="00B840FC" w:rsidRPr="00B840FC" w:rsidRDefault="00B840FC" w:rsidP="00B840FC">
      <w:pPr>
        <w:spacing w:after="0" w:line="240" w:lineRule="auto"/>
        <w:jc w:val="both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jc w:val="both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Los estudiantes visitantes en la UCR deben estar en capacidad de comprender exposiciones universitarias en el idioma español así como participar en discusiones de clase, tomar notas y entender material escrito del área de estudio. Por tanto, la aceptación a la UCR de estudiantes visitantes toma en cuenta el desempeño del candidato mostrado en la lengua española. Su opinión sobre el/la solicitante será de gran ayuda en nuestro proceso de selección, por lo cual le solicitamos detallar lo más posible sus comentarios al respecto. Gracias por su colaboración.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1. ¿Sobre qué base fue evaluado el/la candidato/a?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numPr>
          <w:ilvl w:val="0"/>
          <w:numId w:val="39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Conocimiento previo de las clases de español que el/la candidato/a ha llevado en la universidad de origen.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numPr>
          <w:ilvl w:val="0"/>
          <w:numId w:val="39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Evaluación escrita. Nombre de la prueba y fecha de aplicación: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 xml:space="preserve">             _______________________________________________________________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numPr>
          <w:ilvl w:val="0"/>
          <w:numId w:val="40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Evaluación oral. Fecha de aplicación:   ________________________________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2. Por favor indique su opinión sobre el nivel actual de habilidad en el idioma español que posee el/la candidato/a.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a) COMPRESIÓN AUDITIVA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numPr>
          <w:ilvl w:val="0"/>
          <w:numId w:val="41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Ninguna</w:t>
      </w:r>
    </w:p>
    <w:p w:rsidR="00B840FC" w:rsidRPr="00B840FC" w:rsidRDefault="00B840FC" w:rsidP="00B840FC">
      <w:pPr>
        <w:numPr>
          <w:ilvl w:val="0"/>
          <w:numId w:val="41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Se limita a oraciones cortas de poca velocidad</w:t>
      </w:r>
    </w:p>
    <w:p w:rsidR="00B840FC" w:rsidRPr="00B840FC" w:rsidRDefault="00B840FC" w:rsidP="00B840FC">
      <w:pPr>
        <w:numPr>
          <w:ilvl w:val="0"/>
          <w:numId w:val="41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Comprende conversaciones básicas</w:t>
      </w:r>
    </w:p>
    <w:p w:rsidR="00B840FC" w:rsidRPr="00B840FC" w:rsidRDefault="00B840FC" w:rsidP="00B840FC">
      <w:pPr>
        <w:numPr>
          <w:ilvl w:val="0"/>
          <w:numId w:val="41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Comprende conversaciones básicas sobre temas académicos</w:t>
      </w:r>
    </w:p>
    <w:p w:rsidR="00B840FC" w:rsidRPr="00B840FC" w:rsidRDefault="00B840FC" w:rsidP="00B840FC">
      <w:pPr>
        <w:numPr>
          <w:ilvl w:val="0"/>
          <w:numId w:val="41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Comprende discusiones complejas sobre temas académicos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b) CAPACIDAD ESCRITA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numPr>
          <w:ilvl w:val="0"/>
          <w:numId w:val="42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Ninguna</w:t>
      </w:r>
    </w:p>
    <w:p w:rsidR="00B840FC" w:rsidRPr="00B840FC" w:rsidRDefault="00B840FC" w:rsidP="00B840FC">
      <w:pPr>
        <w:numPr>
          <w:ilvl w:val="0"/>
          <w:numId w:val="42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Escribe oraciones básicas sobre temas generales, con algunos errores ortográficos y gramaticales</w:t>
      </w:r>
    </w:p>
    <w:p w:rsidR="00B840FC" w:rsidRPr="00B840FC" w:rsidRDefault="00B840FC" w:rsidP="00B840FC">
      <w:pPr>
        <w:numPr>
          <w:ilvl w:val="0"/>
          <w:numId w:val="42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Escribe sobre temas académicos con pocos errores ortográficos y gramaticales</w:t>
      </w:r>
    </w:p>
    <w:p w:rsidR="00B840FC" w:rsidRPr="00B840FC" w:rsidRDefault="00B840FC" w:rsidP="00B840FC">
      <w:pPr>
        <w:numPr>
          <w:ilvl w:val="0"/>
          <w:numId w:val="42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Escribe con la suficiente claridad y concordancia, propias del idioma español</w:t>
      </w:r>
    </w:p>
    <w:p w:rsidR="00B840FC" w:rsidRPr="00B840FC" w:rsidRDefault="00B840FC" w:rsidP="00B840FC">
      <w:pPr>
        <w:spacing w:after="0" w:line="240" w:lineRule="auto"/>
        <w:ind w:left="720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ind w:left="720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ind w:left="720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ind w:left="720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ind w:left="720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ind w:left="720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c) CAPACIDAD VERBAL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numPr>
          <w:ilvl w:val="0"/>
          <w:numId w:val="43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Ninguna</w:t>
      </w:r>
    </w:p>
    <w:p w:rsidR="00B840FC" w:rsidRPr="00B840FC" w:rsidRDefault="00B840FC" w:rsidP="00B840FC">
      <w:pPr>
        <w:numPr>
          <w:ilvl w:val="0"/>
          <w:numId w:val="43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Puede completar estructuras gramaticales básicas y cortas</w:t>
      </w:r>
    </w:p>
    <w:p w:rsidR="00B840FC" w:rsidRPr="00B840FC" w:rsidRDefault="00B840FC" w:rsidP="00B840FC">
      <w:pPr>
        <w:numPr>
          <w:ilvl w:val="0"/>
          <w:numId w:val="43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Usa estructuras gramaticales intermedias y su vocabulario es limitado Habla con fluidez pero con errores de estructura</w:t>
      </w:r>
    </w:p>
    <w:p w:rsidR="00B840FC" w:rsidRPr="00B840FC" w:rsidRDefault="00B840FC" w:rsidP="00B840FC">
      <w:pPr>
        <w:numPr>
          <w:ilvl w:val="0"/>
          <w:numId w:val="43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Posee control sobre esquemas estructurales y sobre una amplia variedad de situaciones conversacionales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d) CAPACIDAD DE LECTURA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numPr>
          <w:ilvl w:val="0"/>
          <w:numId w:val="44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Ninguna</w:t>
      </w:r>
    </w:p>
    <w:p w:rsidR="00B840FC" w:rsidRPr="00B840FC" w:rsidRDefault="00B840FC" w:rsidP="00B840FC">
      <w:pPr>
        <w:numPr>
          <w:ilvl w:val="0"/>
          <w:numId w:val="44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Se limita a textos con vocabulario simple y a oraciones básicas Comprende textos conversacionales y de naturaleza no técnica Comprende lecturas que contienen expresiones idiomáticas y terminología especializada</w:t>
      </w:r>
    </w:p>
    <w:p w:rsidR="00B840FC" w:rsidRPr="00B840FC" w:rsidRDefault="00B840FC" w:rsidP="00B840FC">
      <w:pPr>
        <w:numPr>
          <w:ilvl w:val="0"/>
          <w:numId w:val="44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Comprende lecturas complejas incluyendo material del área de estudio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jc w:val="both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3. ¿Cuál es su opinión sobre la capacidad que posee el/la candidato/a para desempeñarse en cualquier curso universitario impartido en el idioma español?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numPr>
          <w:ilvl w:val="0"/>
          <w:numId w:val="45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Requiere de mayor preparación previa para poder obtener un nivel satisfactorio de competitividad</w:t>
      </w:r>
    </w:p>
    <w:p w:rsidR="00B840FC" w:rsidRPr="00B840FC" w:rsidRDefault="00B840FC" w:rsidP="00B840FC">
      <w:pPr>
        <w:numPr>
          <w:ilvl w:val="0"/>
          <w:numId w:val="45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Requiere preparación adicional antes de iniciar el programa de intercambio</w:t>
      </w:r>
    </w:p>
    <w:p w:rsidR="00B840FC" w:rsidRPr="00B840FC" w:rsidRDefault="00B840FC" w:rsidP="00B840FC">
      <w:pPr>
        <w:numPr>
          <w:ilvl w:val="0"/>
          <w:numId w:val="45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Estaría en condiciones adecuadas después de un corto período de ajuste en el extranjero</w:t>
      </w:r>
    </w:p>
    <w:p w:rsidR="00B840FC" w:rsidRPr="00B840FC" w:rsidRDefault="00B840FC" w:rsidP="00B840FC">
      <w:pPr>
        <w:numPr>
          <w:ilvl w:val="0"/>
          <w:numId w:val="45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No tendría ninguna dificultad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4. Por favor agregue cualquier comentario adicional relacionado con la capacidad lingüística en español del/de la candidato/a: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_____________________________________________________________________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_____________________________________________________________________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_____________________________________________________________________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  <w:lang w:val="es-ES"/>
        </w:rPr>
      </w:pPr>
      <w:r w:rsidRPr="00B840FC">
        <w:rPr>
          <w:rFonts w:ascii="Arial" w:eastAsia="Calibri" w:hAnsi="Arial" w:cs="Arial"/>
          <w:lang w:val="es-ES"/>
        </w:rPr>
        <w:t>_____________________________________________________________________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A13325" w:rsidRDefault="00A13325" w:rsidP="00B840FC">
      <w:pPr>
        <w:spacing w:after="0" w:line="240" w:lineRule="auto"/>
        <w:rPr>
          <w:rFonts w:ascii="Arial" w:eastAsia="Calibri" w:hAnsi="Arial" w:cs="Arial"/>
        </w:rPr>
      </w:pPr>
    </w:p>
    <w:p w:rsidR="00A13325" w:rsidRPr="00B840FC" w:rsidRDefault="00A13325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lastRenderedPageBreak/>
        <w:t>5. Por favor marque según corresponda: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numPr>
          <w:ilvl w:val="0"/>
          <w:numId w:val="46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No recomiendo que el/la candidato/a realice estudios en el extranjero impartidos en el idioma español</w:t>
      </w:r>
    </w:p>
    <w:p w:rsidR="00B840FC" w:rsidRPr="00B840FC" w:rsidRDefault="00B840FC" w:rsidP="00B840FC">
      <w:pPr>
        <w:numPr>
          <w:ilvl w:val="0"/>
          <w:numId w:val="46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Yo recomiendo, de manera condicional, que el/la candidato/a realice estudios en el extranjero impartidos en el idioma español</w:t>
      </w:r>
    </w:p>
    <w:p w:rsidR="00B840FC" w:rsidRPr="00B840FC" w:rsidRDefault="00B840FC" w:rsidP="00B840FC">
      <w:pPr>
        <w:numPr>
          <w:ilvl w:val="0"/>
          <w:numId w:val="46"/>
        </w:num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Yo recomiendo, de manera incondicional, que el/la candidato/a realice estudios en el extranjero impartido en el idioma español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tabs>
          <w:tab w:val="left" w:pos="6331"/>
        </w:tabs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________________________________________________________________________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NOMBRE COMPLETO DEL PROFESOR</w:t>
      </w:r>
      <w:r w:rsidRPr="00B840FC">
        <w:rPr>
          <w:rFonts w:ascii="Arial" w:eastAsia="Calibri" w:hAnsi="Arial" w:cs="Arial"/>
        </w:rPr>
        <w:tab/>
      </w:r>
      <w:r w:rsidRPr="00B840FC">
        <w:rPr>
          <w:rFonts w:ascii="Arial" w:eastAsia="Calibri" w:hAnsi="Arial" w:cs="Arial"/>
        </w:rPr>
        <w:tab/>
      </w:r>
      <w:r w:rsidRPr="00B840FC">
        <w:rPr>
          <w:rFonts w:ascii="Arial" w:eastAsia="Calibri" w:hAnsi="Arial" w:cs="Arial"/>
        </w:rPr>
        <w:tab/>
      </w:r>
      <w:r w:rsidRPr="00B840FC">
        <w:rPr>
          <w:rFonts w:ascii="Arial" w:eastAsia="Calibri" w:hAnsi="Arial" w:cs="Arial"/>
        </w:rPr>
        <w:tab/>
        <w:t>FECHA Y SELLO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________________________________________________________________________</w:t>
      </w:r>
    </w:p>
    <w:p w:rsidR="00B840FC" w:rsidRPr="00B840FC" w:rsidRDefault="00B840FC" w:rsidP="00B840FC">
      <w:pPr>
        <w:spacing w:after="0" w:line="240" w:lineRule="auto"/>
        <w:jc w:val="center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FIRMA DEL PROFESOR</w:t>
      </w:r>
      <w:r w:rsidRPr="00B840FC">
        <w:rPr>
          <w:rFonts w:ascii="Arial" w:eastAsia="Calibri" w:hAnsi="Arial" w:cs="Arial"/>
        </w:rPr>
        <w:tab/>
      </w:r>
      <w:r w:rsidRPr="00B840FC">
        <w:rPr>
          <w:rFonts w:ascii="Arial" w:eastAsia="Calibri" w:hAnsi="Arial" w:cs="Arial"/>
        </w:rPr>
        <w:tab/>
        <w:t xml:space="preserve">   PUESTO QUE DESEMPEÑA Y NOMBRE DE LA</w:t>
      </w:r>
    </w:p>
    <w:p w:rsidR="00B840FC" w:rsidRPr="00B840FC" w:rsidRDefault="00B840FC" w:rsidP="00B840FC">
      <w:pPr>
        <w:spacing w:after="0" w:line="240" w:lineRule="auto"/>
        <w:ind w:left="2124" w:firstLine="708"/>
        <w:jc w:val="center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 xml:space="preserve">             INSTITUCION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 xml:space="preserve">DIRECCIÓN DE LA OFICINA, TELEFONO Y EMAIL: 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_____________________________________________________________________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_____________________________________________________________________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_____________________________________________________________________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>_____________________________________________________________________</w:t>
      </w:r>
    </w:p>
    <w:p w:rsidR="00B840FC" w:rsidRPr="00B840FC" w:rsidRDefault="00B840FC" w:rsidP="00B840FC">
      <w:pPr>
        <w:spacing w:after="0" w:line="240" w:lineRule="auto"/>
        <w:rPr>
          <w:rFonts w:ascii="Arial" w:eastAsia="Calibri" w:hAnsi="Arial" w:cs="Arial"/>
        </w:rPr>
      </w:pPr>
    </w:p>
    <w:p w:rsidR="00B840FC" w:rsidRPr="00B840FC" w:rsidRDefault="00B840FC" w:rsidP="00B840FC">
      <w:pPr>
        <w:spacing w:after="0" w:line="240" w:lineRule="auto"/>
        <w:jc w:val="both"/>
        <w:rPr>
          <w:rFonts w:ascii="Arial" w:eastAsia="Calibri" w:hAnsi="Arial" w:cs="Arial"/>
          <w:b/>
        </w:rPr>
      </w:pPr>
    </w:p>
    <w:p w:rsidR="00B840FC" w:rsidRPr="00B840FC" w:rsidRDefault="00B840FC" w:rsidP="00B840FC">
      <w:pPr>
        <w:spacing w:after="0" w:line="240" w:lineRule="auto"/>
        <w:jc w:val="both"/>
        <w:rPr>
          <w:rFonts w:ascii="Arial" w:eastAsia="Calibri" w:hAnsi="Arial" w:cs="Arial"/>
        </w:rPr>
      </w:pPr>
      <w:r w:rsidRPr="00B840FC">
        <w:rPr>
          <w:rFonts w:ascii="Arial" w:eastAsia="Calibri" w:hAnsi="Arial" w:cs="Arial"/>
        </w:rPr>
        <w:tab/>
      </w:r>
      <w:r w:rsidRPr="00B840FC">
        <w:rPr>
          <w:rFonts w:ascii="Arial" w:eastAsia="Calibri" w:hAnsi="Arial" w:cs="Arial"/>
        </w:rPr>
        <w:tab/>
      </w:r>
      <w:r w:rsidRPr="00B840FC">
        <w:rPr>
          <w:rFonts w:ascii="Arial" w:eastAsia="Calibri" w:hAnsi="Arial" w:cs="Arial"/>
        </w:rPr>
        <w:tab/>
      </w:r>
      <w:r w:rsidRPr="00B840FC">
        <w:rPr>
          <w:rFonts w:ascii="Arial" w:eastAsia="Calibri" w:hAnsi="Arial" w:cs="Arial"/>
        </w:rPr>
        <w:tab/>
      </w:r>
      <w:r w:rsidRPr="00B840FC">
        <w:rPr>
          <w:rFonts w:ascii="Arial" w:eastAsia="Calibri" w:hAnsi="Arial" w:cs="Arial"/>
        </w:rPr>
        <w:tab/>
      </w:r>
      <w:r w:rsidRPr="00B840FC">
        <w:rPr>
          <w:rFonts w:ascii="Arial" w:eastAsia="Calibri" w:hAnsi="Arial" w:cs="Arial"/>
        </w:rPr>
        <w:tab/>
      </w:r>
    </w:p>
    <w:p w:rsidR="00B840FC" w:rsidRPr="00B840FC" w:rsidRDefault="00B840FC" w:rsidP="00B840FC">
      <w:pPr>
        <w:spacing w:after="0" w:line="240" w:lineRule="auto"/>
        <w:jc w:val="both"/>
        <w:rPr>
          <w:rFonts w:ascii="Arial" w:eastAsia="Calibri" w:hAnsi="Arial" w:cs="Arial"/>
        </w:rPr>
      </w:pPr>
    </w:p>
    <w:p w:rsidR="00B7662D" w:rsidRPr="00B840FC" w:rsidRDefault="00B7662D" w:rsidP="00B840FC"/>
    <w:sectPr w:rsidR="00B7662D" w:rsidRPr="00B840FC" w:rsidSect="006E27E5">
      <w:headerReference w:type="default" r:id="rId9"/>
      <w:footerReference w:type="default" r:id="rId10"/>
      <w:headerReference w:type="first" r:id="rId11"/>
      <w:footerReference w:type="first" r:id="rId12"/>
      <w:pgSz w:w="12240" w:h="15840" w:code="1"/>
      <w:pgMar w:top="521" w:right="1325" w:bottom="1276" w:left="1843" w:header="851" w:footer="851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92461" w:rsidRDefault="00092461" w:rsidP="007C46CA">
      <w:pPr>
        <w:spacing w:after="0" w:line="240" w:lineRule="auto"/>
      </w:pPr>
      <w:r>
        <w:separator/>
      </w:r>
    </w:p>
  </w:endnote>
  <w:endnote w:type="continuationSeparator" w:id="0">
    <w:p w:rsidR="00092461" w:rsidRDefault="00092461" w:rsidP="007C46C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951B7E" w:rsidRPr="006E7DC1" w:rsidRDefault="007B6E32" w:rsidP="007B6E32">
    <w:pPr>
      <w:pStyle w:val="Piedepgina"/>
      <w:jc w:val="center"/>
      <w:rPr>
        <w:sz w:val="8"/>
        <w:szCs w:val="8"/>
      </w:rPr>
    </w:pPr>
    <w:r w:rsidRPr="006E7DC1">
      <w:rPr>
        <w:rFonts w:ascii="Arial" w:hAnsi="Arial" w:cs="Arial"/>
        <w:noProof/>
        <w:sz w:val="8"/>
        <w:szCs w:val="8"/>
        <w:lang w:val="es-CR" w:eastAsia="es-CR"/>
      </w:rPr>
      <mc:AlternateContent>
        <mc:Choice Requires="wps">
          <w:drawing>
            <wp:anchor distT="0" distB="0" distL="114300" distR="114300" simplePos="0" relativeHeight="251663360" behindDoc="0" locked="0" layoutInCell="1" allowOverlap="1" wp14:anchorId="194B90EC" wp14:editId="0303797E">
              <wp:simplePos x="0" y="0"/>
              <wp:positionH relativeFrom="column">
                <wp:posOffset>0</wp:posOffset>
              </wp:positionH>
              <wp:positionV relativeFrom="paragraph">
                <wp:posOffset>0</wp:posOffset>
              </wp:positionV>
              <wp:extent cx="5391150" cy="0"/>
              <wp:effectExtent l="0" t="0" r="19050" b="19050"/>
              <wp:wrapNone/>
              <wp:docPr id="11" name="Conector recto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39115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</wp:anchor>
          </w:drawing>
        </mc:Choice>
        <mc:Fallback>
          <w:pict>
            <v:line w14:anchorId="63C8B862" id="Conector recto 11" o:spid="_x0000_s1026" style="position:absolute;z-index:25166336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0,0" to="424.5pt,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" strokecolor="black [3200]" strokeweight=".5pt">
              <v:stroke joinstyle="miter"/>
            </v:line>
          </w:pict>
        </mc:Fallback>
      </mc:AlternateContent>
    </w:r>
  </w:p>
  <w:p w:rsidR="006E7DC1" w:rsidRPr="009C5F37" w:rsidRDefault="00092461" w:rsidP="00B520A5">
    <w:pPr>
      <w:pStyle w:val="Piedepgina"/>
      <w:jc w:val="center"/>
      <w:rPr>
        <w:rFonts w:ascii="Arial" w:hAnsi="Arial" w:cs="Arial"/>
        <w:sz w:val="20"/>
        <w:szCs w:val="20"/>
      </w:rPr>
    </w:pPr>
    <w:sdt>
      <w:sdtPr>
        <w:rPr>
          <w:rFonts w:ascii="Arial" w:hAnsi="Arial" w:cs="Arial"/>
          <w:sz w:val="20"/>
          <w:szCs w:val="20"/>
          <w:lang w:val="es-CR"/>
        </w:rPr>
        <w:alias w:val="Pie"/>
        <w:tag w:val="pie"/>
        <w:id w:val="-429742260"/>
        <w:dataBinding w:xpath="/root[1]/pie[1]" w:storeItemID="{C425B568-8EB9-4E9F-B3B8-7B081BCD3D0E}"/>
        <w:text/>
      </w:sdtPr>
      <w:sdtEndPr/>
      <w:sdtContent>
        <w:r w:rsidR="00D14E98" w:rsidRPr="00D14E98">
          <w:rPr>
            <w:rFonts w:ascii="Arial" w:hAnsi="Arial" w:cs="Arial"/>
            <w:sz w:val="20"/>
            <w:szCs w:val="20"/>
            <w:lang w:val="es-CR"/>
          </w:rPr>
          <w:t xml:space="preserve">Teléfono: 2511 5080 | Correo electrónico: </w:t>
        </w:r>
        <w:r w:rsidR="00FF12CB">
          <w:rPr>
            <w:rFonts w:ascii="Arial" w:hAnsi="Arial" w:cs="Arial"/>
            <w:sz w:val="20"/>
            <w:szCs w:val="20"/>
            <w:lang w:val="es-CR"/>
          </w:rPr>
          <w:t>seme.oai</w:t>
        </w:r>
        <w:r w:rsidR="00D14E98" w:rsidRPr="00D14E98">
          <w:rPr>
            <w:rFonts w:ascii="Arial" w:hAnsi="Arial" w:cs="Arial"/>
            <w:sz w:val="20"/>
            <w:szCs w:val="20"/>
            <w:lang w:val="es-CR"/>
          </w:rPr>
          <w:t xml:space="preserve">@ucr.ac.cr | Sitio web: www.oaice.ucr.ac.cr   </w:t>
        </w:r>
      </w:sdtContent>
    </w:sdt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7B6E32" w:rsidRPr="009C5F37" w:rsidRDefault="00B60D58" w:rsidP="007B6E32">
    <w:pPr>
      <w:pStyle w:val="Piedepgina"/>
      <w:jc w:val="center"/>
      <w:rPr>
        <w:rFonts w:ascii="Arial" w:hAnsi="Arial" w:cs="Arial"/>
        <w:sz w:val="20"/>
        <w:szCs w:val="20"/>
      </w:rPr>
    </w:pPr>
    <w:r w:rsidRPr="006E7DC1">
      <w:rPr>
        <w:rFonts w:ascii="Arial" w:hAnsi="Arial" w:cs="Arial"/>
        <w:noProof/>
        <w:sz w:val="8"/>
        <w:szCs w:val="8"/>
        <w:lang w:val="es-CR" w:eastAsia="es-CR"/>
      </w:rPr>
      <mc:AlternateContent>
        <mc:Choice Requires="wps">
          <w:drawing>
            <wp:anchor distT="0" distB="0" distL="114300" distR="114300" simplePos="0" relativeHeight="251665408" behindDoc="0" locked="0" layoutInCell="1" allowOverlap="1" wp14:anchorId="4B72461E" wp14:editId="79F8C6CF">
              <wp:simplePos x="0" y="0"/>
              <wp:positionH relativeFrom="column">
                <wp:posOffset>0</wp:posOffset>
              </wp:positionH>
              <wp:positionV relativeFrom="paragraph">
                <wp:posOffset>8711</wp:posOffset>
              </wp:positionV>
              <wp:extent cx="5601335" cy="0"/>
              <wp:effectExtent l="0" t="0" r="37465" b="19050"/>
              <wp:wrapNone/>
              <wp:docPr id="3" name="Conector recto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601335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D08987E" id="Conector recto 3" o:spid="_x0000_s1026" style="position:absolute;z-index:2516654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" from="0,.7pt" to="441.05pt,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" strokecolor="black [3200]" strokeweight=".5pt">
              <v:stroke joinstyle="miter"/>
            </v:line>
          </w:pict>
        </mc:Fallback>
      </mc:AlternateContent>
    </w:r>
    <w:r w:rsidR="007B6E32" w:rsidRPr="007B6E32">
      <w:rPr>
        <w:sz w:val="8"/>
        <w:szCs w:val="8"/>
      </w:rPr>
      <w:br/>
    </w:r>
    <w:sdt>
      <w:sdtPr>
        <w:rPr>
          <w:rFonts w:ascii="Arial" w:eastAsia="Times New Roman" w:hAnsi="Arial" w:cs="Arial"/>
          <w:sz w:val="20"/>
          <w:szCs w:val="20"/>
          <w:lang w:eastAsia="es-CR"/>
        </w:rPr>
        <w:alias w:val="Pie"/>
        <w:tag w:val="pie"/>
        <w:id w:val="-2109115346"/>
        <w:dataBinding w:xpath="/root[1]/pie[1]" w:storeItemID="{C425B568-8EB9-4E9F-B3B8-7B081BCD3D0E}"/>
        <w:text/>
      </w:sdtPr>
      <w:sdtEndPr/>
      <w:sdtContent>
        <w:r w:rsidR="00FF12CB">
          <w:rPr>
            <w:rFonts w:ascii="Arial" w:eastAsia="Times New Roman" w:hAnsi="Arial" w:cs="Arial"/>
            <w:sz w:val="20"/>
            <w:szCs w:val="20"/>
            <w:lang w:val="es-MX" w:eastAsia="es-CR"/>
          </w:rPr>
          <w:t xml:space="preserve">Teléfono: 2511 5080 | Correo electrónico: seme.oai@ucr.ac.cr | Sitio web: www.oaice.ucr.ac.cr   </w:t>
        </w:r>
      </w:sdtContent>
    </w:sdt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92461" w:rsidRDefault="00092461" w:rsidP="007C46CA">
      <w:pPr>
        <w:spacing w:after="0" w:line="240" w:lineRule="auto"/>
      </w:pPr>
      <w:r>
        <w:separator/>
      </w:r>
    </w:p>
  </w:footnote>
  <w:footnote w:type="continuationSeparator" w:id="0">
    <w:p w:rsidR="00092461" w:rsidRDefault="00092461" w:rsidP="007C46C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452AB" w:rsidRPr="00F452AB" w:rsidRDefault="00F452AB" w:rsidP="00D26931">
    <w:pPr>
      <w:pStyle w:val="Encabezado"/>
      <w:rPr>
        <w:rFonts w:ascii="Arial" w:hAnsi="Arial" w:cs="Arial"/>
        <w:sz w:val="18"/>
        <w:szCs w:val="18"/>
      </w:rPr>
    </w:pPr>
  </w:p>
  <w:p w:rsidR="00A06EF1" w:rsidRPr="00F452AB" w:rsidRDefault="003E6ED7" w:rsidP="00D26931">
    <w:pPr>
      <w:pStyle w:val="Encabezado"/>
      <w:rPr>
        <w:rFonts w:ascii="Arial" w:hAnsi="Arial" w:cs="Arial"/>
        <w:sz w:val="18"/>
        <w:szCs w:val="18"/>
      </w:rPr>
    </w:pPr>
    <w:r w:rsidRPr="00F452AB">
      <w:rPr>
        <w:rFonts w:ascii="Arial" w:hAnsi="Arial" w:cs="Arial"/>
        <w:sz w:val="18"/>
        <w:szCs w:val="18"/>
      </w:rPr>
      <w:t xml:space="preserve">Página </w:t>
    </w:r>
    <w:r w:rsidR="00A06EF1" w:rsidRPr="00F452AB">
      <w:rPr>
        <w:rFonts w:ascii="Arial" w:hAnsi="Arial" w:cs="Arial"/>
        <w:sz w:val="18"/>
        <w:szCs w:val="18"/>
      </w:rPr>
      <w:fldChar w:fldCharType="begin"/>
    </w:r>
    <w:r w:rsidR="00A06EF1" w:rsidRPr="00F452AB">
      <w:rPr>
        <w:rFonts w:ascii="Arial" w:hAnsi="Arial" w:cs="Arial"/>
        <w:sz w:val="18"/>
        <w:szCs w:val="18"/>
      </w:rPr>
      <w:instrText>PAGE   \* MERGEFORMAT</w:instrText>
    </w:r>
    <w:r w:rsidR="00A06EF1" w:rsidRPr="00F452AB">
      <w:rPr>
        <w:rFonts w:ascii="Arial" w:hAnsi="Arial" w:cs="Arial"/>
        <w:sz w:val="18"/>
        <w:szCs w:val="18"/>
      </w:rPr>
      <w:fldChar w:fldCharType="separate"/>
    </w:r>
    <w:r w:rsidR="00C91B1D">
      <w:rPr>
        <w:rFonts w:ascii="Arial" w:hAnsi="Arial" w:cs="Arial"/>
        <w:noProof/>
        <w:sz w:val="18"/>
        <w:szCs w:val="18"/>
      </w:rPr>
      <w:t>4</w:t>
    </w:r>
    <w:r w:rsidR="00A06EF1" w:rsidRPr="00F452AB">
      <w:rPr>
        <w:rFonts w:ascii="Arial" w:hAnsi="Arial" w:cs="Arial"/>
        <w:sz w:val="18"/>
        <w:szCs w:val="18"/>
      </w:rPr>
      <w:fldChar w:fldCharType="end"/>
    </w:r>
  </w:p>
  <w:p w:rsidR="00A06EF1" w:rsidRPr="00A06EF1" w:rsidRDefault="00A06EF1" w:rsidP="00D26931">
    <w:pPr>
      <w:pStyle w:val="Encabezado"/>
      <w:rPr>
        <w:rFonts w:ascii="Arial" w:hAnsi="Arial" w:cs="Arial"/>
        <w:sz w:val="20"/>
        <w:szCs w:val="2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E27E5" w:rsidRPr="00571FF0" w:rsidRDefault="006E27E5" w:rsidP="006E27E5">
    <w:pPr>
      <w:pStyle w:val="Encabezado"/>
    </w:pPr>
    <w:r>
      <w:rPr>
        <w:noProof/>
        <w:lang w:val="es-CR" w:eastAsia="es-CR"/>
      </w:rPr>
      <w:drawing>
        <wp:inline distT="0" distB="0" distL="0" distR="0" wp14:anchorId="37587C63" wp14:editId="58A8C2D9">
          <wp:extent cx="1454785" cy="556895"/>
          <wp:effectExtent l="0" t="0" r="0" b="0"/>
          <wp:docPr id="17" name="Imagen 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10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54785" cy="55689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 xml:space="preserve">                                                                     </w:t>
    </w:r>
    <w:r>
      <w:rPr>
        <w:noProof/>
        <w:lang w:val="es-CR" w:eastAsia="es-CR"/>
      </w:rPr>
      <w:drawing>
        <wp:inline distT="0" distB="0" distL="0" distR="0" wp14:anchorId="5D47EA5A" wp14:editId="2AF671A3">
          <wp:extent cx="2106930" cy="381635"/>
          <wp:effectExtent l="0" t="0" r="7620" b="0"/>
          <wp:docPr id="18" name="Imagen 18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9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106930" cy="38163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7B6E32" w:rsidRDefault="006E27E5">
    <w:pPr>
      <w:pStyle w:val="Encabezado"/>
    </w:pPr>
    <w:r>
      <w:t xml:space="preserve">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3133238"/>
    <w:multiLevelType w:val="hybridMultilevel"/>
    <w:tmpl w:val="A09E4916"/>
    <w:lvl w:ilvl="0" w:tplc="B8E01452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44"/>
        <w:szCs w:val="44"/>
      </w:rPr>
    </w:lvl>
    <w:lvl w:ilvl="1" w:tplc="1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" w15:restartNumberingAfterBreak="0">
    <w:nsid w:val="05000074"/>
    <w:multiLevelType w:val="hybridMultilevel"/>
    <w:tmpl w:val="3A621846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67F7456"/>
    <w:multiLevelType w:val="hybridMultilevel"/>
    <w:tmpl w:val="D062FBA6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B91F0F"/>
    <w:multiLevelType w:val="hybridMultilevel"/>
    <w:tmpl w:val="1200F9C2"/>
    <w:lvl w:ilvl="0" w:tplc="140A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6DC494E"/>
    <w:multiLevelType w:val="hybridMultilevel"/>
    <w:tmpl w:val="05281D28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CBE0078"/>
    <w:multiLevelType w:val="multilevel"/>
    <w:tmpl w:val="531496B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6" w15:restartNumberingAfterBreak="0">
    <w:nsid w:val="0D6C231F"/>
    <w:multiLevelType w:val="hybridMultilevel"/>
    <w:tmpl w:val="053054CE"/>
    <w:lvl w:ilvl="0" w:tplc="140A000F">
      <w:start w:val="1"/>
      <w:numFmt w:val="decimal"/>
      <w:lvlText w:val="%1."/>
      <w:lvlJc w:val="left"/>
      <w:pPr>
        <w:ind w:left="720" w:hanging="360"/>
      </w:p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3BB1D7D"/>
    <w:multiLevelType w:val="hybridMultilevel"/>
    <w:tmpl w:val="E1949252"/>
    <w:lvl w:ilvl="0" w:tplc="D7EAAFC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0"/>
        <w:szCs w:val="30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4900B99"/>
    <w:multiLevelType w:val="multilevel"/>
    <w:tmpl w:val="4ACCD63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194B126C"/>
    <w:multiLevelType w:val="hybridMultilevel"/>
    <w:tmpl w:val="CD98BCEE"/>
    <w:lvl w:ilvl="0" w:tplc="140A000F">
      <w:start w:val="1"/>
      <w:numFmt w:val="decimal"/>
      <w:lvlText w:val="%1."/>
      <w:lvlJc w:val="left"/>
      <w:pPr>
        <w:ind w:left="644" w:hanging="360"/>
      </w:pPr>
    </w:lvl>
    <w:lvl w:ilvl="1" w:tplc="140A0019" w:tentative="1">
      <w:start w:val="1"/>
      <w:numFmt w:val="lowerLetter"/>
      <w:lvlText w:val="%2."/>
      <w:lvlJc w:val="left"/>
      <w:pPr>
        <w:ind w:left="1364" w:hanging="360"/>
      </w:pPr>
    </w:lvl>
    <w:lvl w:ilvl="2" w:tplc="140A001B" w:tentative="1">
      <w:start w:val="1"/>
      <w:numFmt w:val="lowerRoman"/>
      <w:lvlText w:val="%3."/>
      <w:lvlJc w:val="right"/>
      <w:pPr>
        <w:ind w:left="2084" w:hanging="180"/>
      </w:pPr>
    </w:lvl>
    <w:lvl w:ilvl="3" w:tplc="140A000F" w:tentative="1">
      <w:start w:val="1"/>
      <w:numFmt w:val="decimal"/>
      <w:lvlText w:val="%4."/>
      <w:lvlJc w:val="left"/>
      <w:pPr>
        <w:ind w:left="2804" w:hanging="360"/>
      </w:pPr>
    </w:lvl>
    <w:lvl w:ilvl="4" w:tplc="140A0019" w:tentative="1">
      <w:start w:val="1"/>
      <w:numFmt w:val="lowerLetter"/>
      <w:lvlText w:val="%5."/>
      <w:lvlJc w:val="left"/>
      <w:pPr>
        <w:ind w:left="3524" w:hanging="360"/>
      </w:pPr>
    </w:lvl>
    <w:lvl w:ilvl="5" w:tplc="140A001B" w:tentative="1">
      <w:start w:val="1"/>
      <w:numFmt w:val="lowerRoman"/>
      <w:lvlText w:val="%6."/>
      <w:lvlJc w:val="right"/>
      <w:pPr>
        <w:ind w:left="4244" w:hanging="180"/>
      </w:pPr>
    </w:lvl>
    <w:lvl w:ilvl="6" w:tplc="140A000F" w:tentative="1">
      <w:start w:val="1"/>
      <w:numFmt w:val="decimal"/>
      <w:lvlText w:val="%7."/>
      <w:lvlJc w:val="left"/>
      <w:pPr>
        <w:ind w:left="4964" w:hanging="360"/>
      </w:pPr>
    </w:lvl>
    <w:lvl w:ilvl="7" w:tplc="140A0019" w:tentative="1">
      <w:start w:val="1"/>
      <w:numFmt w:val="lowerLetter"/>
      <w:lvlText w:val="%8."/>
      <w:lvlJc w:val="left"/>
      <w:pPr>
        <w:ind w:left="5684" w:hanging="360"/>
      </w:pPr>
    </w:lvl>
    <w:lvl w:ilvl="8" w:tplc="14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 w15:restartNumberingAfterBreak="0">
    <w:nsid w:val="1A445129"/>
    <w:multiLevelType w:val="hybridMultilevel"/>
    <w:tmpl w:val="5B6E16CC"/>
    <w:lvl w:ilvl="0" w:tplc="6FA6BE42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1F5130B2"/>
    <w:multiLevelType w:val="singleLevel"/>
    <w:tmpl w:val="0C0A001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2" w15:restartNumberingAfterBreak="0">
    <w:nsid w:val="225000F6"/>
    <w:multiLevelType w:val="hybridMultilevel"/>
    <w:tmpl w:val="3A2C004A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66A7CBE"/>
    <w:multiLevelType w:val="hybridMultilevel"/>
    <w:tmpl w:val="D77E8F06"/>
    <w:lvl w:ilvl="0" w:tplc="B8E0145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44"/>
        <w:szCs w:val="44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6C041B1"/>
    <w:multiLevelType w:val="hybridMultilevel"/>
    <w:tmpl w:val="BF441C70"/>
    <w:lvl w:ilvl="0" w:tplc="B8E01452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44"/>
        <w:szCs w:val="44"/>
      </w:rPr>
    </w:lvl>
    <w:lvl w:ilvl="1" w:tplc="1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E361A1E"/>
    <w:multiLevelType w:val="hybridMultilevel"/>
    <w:tmpl w:val="2854948C"/>
    <w:lvl w:ilvl="0" w:tplc="D7EAAFC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0"/>
        <w:szCs w:val="30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0D643A2"/>
    <w:multiLevelType w:val="hybridMultilevel"/>
    <w:tmpl w:val="64AA6398"/>
    <w:lvl w:ilvl="0" w:tplc="140A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2041323"/>
    <w:multiLevelType w:val="hybridMultilevel"/>
    <w:tmpl w:val="8F82D350"/>
    <w:lvl w:ilvl="0" w:tplc="B8E0145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44"/>
        <w:szCs w:val="44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4887A3C"/>
    <w:multiLevelType w:val="multilevel"/>
    <w:tmpl w:val="535C52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3C513E3A"/>
    <w:multiLevelType w:val="hybridMultilevel"/>
    <w:tmpl w:val="D4FEAC94"/>
    <w:lvl w:ilvl="0" w:tplc="B8E01452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44"/>
        <w:szCs w:val="44"/>
      </w:rPr>
    </w:lvl>
    <w:lvl w:ilvl="1" w:tplc="1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0" w15:restartNumberingAfterBreak="0">
    <w:nsid w:val="42C137AF"/>
    <w:multiLevelType w:val="multilevel"/>
    <w:tmpl w:val="D49636BA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 w15:restartNumberingAfterBreak="0">
    <w:nsid w:val="43D45731"/>
    <w:multiLevelType w:val="hybridMultilevel"/>
    <w:tmpl w:val="17F0AB8E"/>
    <w:lvl w:ilvl="0" w:tplc="D7EAAFC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0"/>
        <w:szCs w:val="30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4F367A5"/>
    <w:multiLevelType w:val="hybridMultilevel"/>
    <w:tmpl w:val="05F265B2"/>
    <w:lvl w:ilvl="0" w:tplc="D7EAAFC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0"/>
        <w:szCs w:val="30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7FA16F3"/>
    <w:multiLevelType w:val="hybridMultilevel"/>
    <w:tmpl w:val="266680F8"/>
    <w:lvl w:ilvl="0" w:tplc="B8E01452">
      <w:start w:val="1"/>
      <w:numFmt w:val="bullet"/>
      <w:lvlText w:val=""/>
      <w:lvlJc w:val="left"/>
      <w:pPr>
        <w:ind w:left="1440" w:hanging="360"/>
      </w:pPr>
      <w:rPr>
        <w:rFonts w:ascii="Wingdings" w:hAnsi="Wingdings" w:hint="default"/>
        <w:sz w:val="44"/>
        <w:szCs w:val="44"/>
      </w:rPr>
    </w:lvl>
    <w:lvl w:ilvl="1" w:tplc="1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5579570E"/>
    <w:multiLevelType w:val="hybridMultilevel"/>
    <w:tmpl w:val="EBD03E34"/>
    <w:lvl w:ilvl="0" w:tplc="3B081F16">
      <w:start w:val="1"/>
      <w:numFmt w:val="upperLetter"/>
      <w:lvlText w:val="%1)"/>
      <w:lvlJc w:val="left"/>
      <w:pPr>
        <w:ind w:left="1161" w:hanging="735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506" w:hanging="360"/>
      </w:pPr>
    </w:lvl>
    <w:lvl w:ilvl="2" w:tplc="140A001B" w:tentative="1">
      <w:start w:val="1"/>
      <w:numFmt w:val="lowerRoman"/>
      <w:lvlText w:val="%3."/>
      <w:lvlJc w:val="right"/>
      <w:pPr>
        <w:ind w:left="2226" w:hanging="180"/>
      </w:pPr>
    </w:lvl>
    <w:lvl w:ilvl="3" w:tplc="140A000F" w:tentative="1">
      <w:start w:val="1"/>
      <w:numFmt w:val="decimal"/>
      <w:lvlText w:val="%4."/>
      <w:lvlJc w:val="left"/>
      <w:pPr>
        <w:ind w:left="2946" w:hanging="360"/>
      </w:pPr>
    </w:lvl>
    <w:lvl w:ilvl="4" w:tplc="140A0019" w:tentative="1">
      <w:start w:val="1"/>
      <w:numFmt w:val="lowerLetter"/>
      <w:lvlText w:val="%5."/>
      <w:lvlJc w:val="left"/>
      <w:pPr>
        <w:ind w:left="3666" w:hanging="360"/>
      </w:pPr>
    </w:lvl>
    <w:lvl w:ilvl="5" w:tplc="140A001B" w:tentative="1">
      <w:start w:val="1"/>
      <w:numFmt w:val="lowerRoman"/>
      <w:lvlText w:val="%6."/>
      <w:lvlJc w:val="right"/>
      <w:pPr>
        <w:ind w:left="4386" w:hanging="180"/>
      </w:pPr>
    </w:lvl>
    <w:lvl w:ilvl="6" w:tplc="140A000F" w:tentative="1">
      <w:start w:val="1"/>
      <w:numFmt w:val="decimal"/>
      <w:lvlText w:val="%7."/>
      <w:lvlJc w:val="left"/>
      <w:pPr>
        <w:ind w:left="5106" w:hanging="360"/>
      </w:pPr>
    </w:lvl>
    <w:lvl w:ilvl="7" w:tplc="140A0019" w:tentative="1">
      <w:start w:val="1"/>
      <w:numFmt w:val="lowerLetter"/>
      <w:lvlText w:val="%8."/>
      <w:lvlJc w:val="left"/>
      <w:pPr>
        <w:ind w:left="5826" w:hanging="360"/>
      </w:pPr>
    </w:lvl>
    <w:lvl w:ilvl="8" w:tplc="140A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5" w15:restartNumberingAfterBreak="0">
    <w:nsid w:val="559E5D2A"/>
    <w:multiLevelType w:val="multilevel"/>
    <w:tmpl w:val="BC967576"/>
    <w:lvl w:ilvl="0">
      <w:start w:val="1"/>
      <w:numFmt w:val="decimal"/>
      <w:lvlText w:val="%1."/>
      <w:lvlJc w:val="left"/>
      <w:pPr>
        <w:ind w:left="360" w:hanging="360"/>
      </w:pPr>
      <w:rPr>
        <w:rFonts w:ascii="Arial" w:eastAsia="Calibri" w:hAnsi="Arial" w:cs="Arial"/>
      </w:rPr>
    </w:lvl>
    <w:lvl w:ilvl="1">
      <w:start w:val="1"/>
      <w:numFmt w:val="decimal"/>
      <w:isLgl/>
      <w:lvlText w:val="%1.%2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4680" w:hanging="1800"/>
      </w:pPr>
      <w:rPr>
        <w:rFonts w:hint="default"/>
      </w:rPr>
    </w:lvl>
  </w:abstractNum>
  <w:abstractNum w:abstractNumId="26" w15:restartNumberingAfterBreak="0">
    <w:nsid w:val="565826CB"/>
    <w:multiLevelType w:val="hybridMultilevel"/>
    <w:tmpl w:val="0D002F92"/>
    <w:lvl w:ilvl="0" w:tplc="D7EAAFC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0"/>
        <w:szCs w:val="30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7412C13"/>
    <w:multiLevelType w:val="hybridMultilevel"/>
    <w:tmpl w:val="0A026388"/>
    <w:lvl w:ilvl="0" w:tplc="B8E0145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44"/>
        <w:szCs w:val="44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CBE2B80"/>
    <w:multiLevelType w:val="hybridMultilevel"/>
    <w:tmpl w:val="1DBC11AE"/>
    <w:lvl w:ilvl="0" w:tplc="D7EAAFC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0"/>
        <w:szCs w:val="30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E33021D"/>
    <w:multiLevelType w:val="hybridMultilevel"/>
    <w:tmpl w:val="8CBA5968"/>
    <w:lvl w:ilvl="0" w:tplc="B8E0145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44"/>
        <w:szCs w:val="44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611D571D"/>
    <w:multiLevelType w:val="multilevel"/>
    <w:tmpl w:val="76C2550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31" w15:restartNumberingAfterBreak="0">
    <w:nsid w:val="63410614"/>
    <w:multiLevelType w:val="hybridMultilevel"/>
    <w:tmpl w:val="73CAB0E4"/>
    <w:lvl w:ilvl="0" w:tplc="3F924D4A">
      <w:start w:val="1"/>
      <w:numFmt w:val="upperRoman"/>
      <w:lvlText w:val="%1."/>
      <w:lvlJc w:val="left"/>
      <w:pPr>
        <w:ind w:left="720" w:hanging="72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2" w15:restartNumberingAfterBreak="0">
    <w:nsid w:val="69F51DBA"/>
    <w:multiLevelType w:val="hybridMultilevel"/>
    <w:tmpl w:val="EC9CA9EC"/>
    <w:lvl w:ilvl="0" w:tplc="1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3" w15:restartNumberingAfterBreak="0">
    <w:nsid w:val="6AE8047F"/>
    <w:multiLevelType w:val="hybridMultilevel"/>
    <w:tmpl w:val="4AB8CA30"/>
    <w:lvl w:ilvl="0" w:tplc="140A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6E767E6D"/>
    <w:multiLevelType w:val="hybridMultilevel"/>
    <w:tmpl w:val="BE78871E"/>
    <w:lvl w:ilvl="0" w:tplc="1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294624F"/>
    <w:multiLevelType w:val="singleLevel"/>
    <w:tmpl w:val="C2827B66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ahoma" w:hAnsi="Tahoma" w:hint="default"/>
        <w:b/>
        <w:i w:val="0"/>
        <w:sz w:val="18"/>
      </w:rPr>
    </w:lvl>
  </w:abstractNum>
  <w:abstractNum w:abstractNumId="36" w15:restartNumberingAfterBreak="0">
    <w:nsid w:val="745953AB"/>
    <w:multiLevelType w:val="singleLevel"/>
    <w:tmpl w:val="46BE4714"/>
    <w:lvl w:ilvl="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Tahoma" w:hAnsi="Tahoma" w:hint="default"/>
        <w:b/>
        <w:i w:val="0"/>
        <w:sz w:val="18"/>
      </w:rPr>
    </w:lvl>
  </w:abstractNum>
  <w:abstractNum w:abstractNumId="37" w15:restartNumberingAfterBreak="0">
    <w:nsid w:val="7545170C"/>
    <w:multiLevelType w:val="hybridMultilevel"/>
    <w:tmpl w:val="A0CACDA2"/>
    <w:lvl w:ilvl="0" w:tplc="140A000F">
      <w:start w:val="1"/>
      <w:numFmt w:val="decimal"/>
      <w:lvlText w:val="%1."/>
      <w:lvlJc w:val="left"/>
      <w:pPr>
        <w:ind w:left="360" w:hanging="360"/>
      </w:p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8" w15:restartNumberingAfterBreak="0">
    <w:nsid w:val="78576BB2"/>
    <w:multiLevelType w:val="hybridMultilevel"/>
    <w:tmpl w:val="B680FA92"/>
    <w:lvl w:ilvl="0" w:tplc="D7EAAFC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0"/>
        <w:szCs w:val="30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A223BF0"/>
    <w:multiLevelType w:val="hybridMultilevel"/>
    <w:tmpl w:val="43382DC0"/>
    <w:lvl w:ilvl="0" w:tplc="B8E01452">
      <w:start w:val="1"/>
      <w:numFmt w:val="bullet"/>
      <w:lvlText w:val=""/>
      <w:lvlJc w:val="left"/>
      <w:pPr>
        <w:ind w:left="660" w:hanging="360"/>
      </w:pPr>
      <w:rPr>
        <w:rFonts w:ascii="Wingdings" w:hAnsi="Wingdings" w:hint="default"/>
        <w:sz w:val="44"/>
        <w:szCs w:val="44"/>
      </w:rPr>
    </w:lvl>
    <w:lvl w:ilvl="1" w:tplc="140A0003" w:tentative="1">
      <w:start w:val="1"/>
      <w:numFmt w:val="bullet"/>
      <w:lvlText w:val="o"/>
      <w:lvlJc w:val="left"/>
      <w:pPr>
        <w:ind w:left="138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0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2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54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26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498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0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20" w:hanging="360"/>
      </w:pPr>
      <w:rPr>
        <w:rFonts w:ascii="Wingdings" w:hAnsi="Wingdings" w:hint="default"/>
      </w:rPr>
    </w:lvl>
  </w:abstractNum>
  <w:abstractNum w:abstractNumId="40" w15:restartNumberingAfterBreak="0">
    <w:nsid w:val="7A4F0518"/>
    <w:multiLevelType w:val="hybridMultilevel"/>
    <w:tmpl w:val="B5C60362"/>
    <w:lvl w:ilvl="0" w:tplc="854635BC">
      <w:start w:val="1"/>
      <w:numFmt w:val="decimal"/>
      <w:lvlText w:val="%1."/>
      <w:lvlJc w:val="left"/>
      <w:pPr>
        <w:ind w:left="720" w:hanging="360"/>
      </w:pPr>
      <w:rPr>
        <w:rFonts w:ascii="Arial" w:eastAsia="Times New Roman" w:hAnsi="Arial" w:cs="Arial" w:hint="default"/>
        <w:sz w:val="24"/>
      </w:rPr>
    </w:lvl>
    <w:lvl w:ilvl="1" w:tplc="140A0019" w:tentative="1">
      <w:start w:val="1"/>
      <w:numFmt w:val="lowerLetter"/>
      <w:lvlText w:val="%2."/>
      <w:lvlJc w:val="left"/>
      <w:pPr>
        <w:ind w:left="1440" w:hanging="360"/>
      </w:pPr>
    </w:lvl>
    <w:lvl w:ilvl="2" w:tplc="140A001B" w:tentative="1">
      <w:start w:val="1"/>
      <w:numFmt w:val="lowerRoman"/>
      <w:lvlText w:val="%3."/>
      <w:lvlJc w:val="right"/>
      <w:pPr>
        <w:ind w:left="2160" w:hanging="180"/>
      </w:pPr>
    </w:lvl>
    <w:lvl w:ilvl="3" w:tplc="140A000F" w:tentative="1">
      <w:start w:val="1"/>
      <w:numFmt w:val="decimal"/>
      <w:lvlText w:val="%4."/>
      <w:lvlJc w:val="left"/>
      <w:pPr>
        <w:ind w:left="2880" w:hanging="360"/>
      </w:pPr>
    </w:lvl>
    <w:lvl w:ilvl="4" w:tplc="140A0019" w:tentative="1">
      <w:start w:val="1"/>
      <w:numFmt w:val="lowerLetter"/>
      <w:lvlText w:val="%5."/>
      <w:lvlJc w:val="left"/>
      <w:pPr>
        <w:ind w:left="3600" w:hanging="360"/>
      </w:pPr>
    </w:lvl>
    <w:lvl w:ilvl="5" w:tplc="140A001B" w:tentative="1">
      <w:start w:val="1"/>
      <w:numFmt w:val="lowerRoman"/>
      <w:lvlText w:val="%6."/>
      <w:lvlJc w:val="right"/>
      <w:pPr>
        <w:ind w:left="4320" w:hanging="180"/>
      </w:pPr>
    </w:lvl>
    <w:lvl w:ilvl="6" w:tplc="140A000F" w:tentative="1">
      <w:start w:val="1"/>
      <w:numFmt w:val="decimal"/>
      <w:lvlText w:val="%7."/>
      <w:lvlJc w:val="left"/>
      <w:pPr>
        <w:ind w:left="5040" w:hanging="360"/>
      </w:pPr>
    </w:lvl>
    <w:lvl w:ilvl="7" w:tplc="140A0019" w:tentative="1">
      <w:start w:val="1"/>
      <w:numFmt w:val="lowerLetter"/>
      <w:lvlText w:val="%8."/>
      <w:lvlJc w:val="left"/>
      <w:pPr>
        <w:ind w:left="5760" w:hanging="360"/>
      </w:pPr>
    </w:lvl>
    <w:lvl w:ilvl="8" w:tplc="1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AE74E33"/>
    <w:multiLevelType w:val="hybridMultilevel"/>
    <w:tmpl w:val="8FA8C8AE"/>
    <w:lvl w:ilvl="0" w:tplc="D7EAAFCA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30"/>
        <w:szCs w:val="30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B57099E"/>
    <w:multiLevelType w:val="hybridMultilevel"/>
    <w:tmpl w:val="7EF8715A"/>
    <w:lvl w:ilvl="0" w:tplc="140A000F">
      <w:start w:val="1"/>
      <w:numFmt w:val="decimal"/>
      <w:lvlText w:val="%1."/>
      <w:lvlJc w:val="left"/>
      <w:pPr>
        <w:ind w:left="360" w:hanging="360"/>
      </w:pPr>
    </w:lvl>
    <w:lvl w:ilvl="1" w:tplc="140A0019" w:tentative="1">
      <w:start w:val="1"/>
      <w:numFmt w:val="lowerLetter"/>
      <w:lvlText w:val="%2."/>
      <w:lvlJc w:val="left"/>
      <w:pPr>
        <w:ind w:left="1080" w:hanging="360"/>
      </w:pPr>
    </w:lvl>
    <w:lvl w:ilvl="2" w:tplc="140A001B" w:tentative="1">
      <w:start w:val="1"/>
      <w:numFmt w:val="lowerRoman"/>
      <w:lvlText w:val="%3."/>
      <w:lvlJc w:val="right"/>
      <w:pPr>
        <w:ind w:left="1800" w:hanging="180"/>
      </w:pPr>
    </w:lvl>
    <w:lvl w:ilvl="3" w:tplc="140A000F" w:tentative="1">
      <w:start w:val="1"/>
      <w:numFmt w:val="decimal"/>
      <w:lvlText w:val="%4."/>
      <w:lvlJc w:val="left"/>
      <w:pPr>
        <w:ind w:left="2520" w:hanging="360"/>
      </w:pPr>
    </w:lvl>
    <w:lvl w:ilvl="4" w:tplc="140A0019" w:tentative="1">
      <w:start w:val="1"/>
      <w:numFmt w:val="lowerLetter"/>
      <w:lvlText w:val="%5."/>
      <w:lvlJc w:val="left"/>
      <w:pPr>
        <w:ind w:left="3240" w:hanging="360"/>
      </w:pPr>
    </w:lvl>
    <w:lvl w:ilvl="5" w:tplc="140A001B" w:tentative="1">
      <w:start w:val="1"/>
      <w:numFmt w:val="lowerRoman"/>
      <w:lvlText w:val="%6."/>
      <w:lvlJc w:val="right"/>
      <w:pPr>
        <w:ind w:left="3960" w:hanging="180"/>
      </w:pPr>
    </w:lvl>
    <w:lvl w:ilvl="6" w:tplc="140A000F" w:tentative="1">
      <w:start w:val="1"/>
      <w:numFmt w:val="decimal"/>
      <w:lvlText w:val="%7."/>
      <w:lvlJc w:val="left"/>
      <w:pPr>
        <w:ind w:left="4680" w:hanging="360"/>
      </w:pPr>
    </w:lvl>
    <w:lvl w:ilvl="7" w:tplc="140A0019" w:tentative="1">
      <w:start w:val="1"/>
      <w:numFmt w:val="lowerLetter"/>
      <w:lvlText w:val="%8."/>
      <w:lvlJc w:val="left"/>
      <w:pPr>
        <w:ind w:left="5400" w:hanging="360"/>
      </w:pPr>
    </w:lvl>
    <w:lvl w:ilvl="8" w:tplc="140A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3" w15:restartNumberingAfterBreak="0">
    <w:nsid w:val="7DE76865"/>
    <w:multiLevelType w:val="multilevel"/>
    <w:tmpl w:val="8E3E72D8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 w15:restartNumberingAfterBreak="0">
    <w:nsid w:val="7F693413"/>
    <w:multiLevelType w:val="hybridMultilevel"/>
    <w:tmpl w:val="D098FC7A"/>
    <w:lvl w:ilvl="0" w:tplc="B8E0145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44"/>
        <w:szCs w:val="44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5" w15:restartNumberingAfterBreak="0">
    <w:nsid w:val="7FC926B0"/>
    <w:multiLevelType w:val="hybridMultilevel"/>
    <w:tmpl w:val="E814E282"/>
    <w:lvl w:ilvl="0" w:tplc="B8E0145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sz w:val="44"/>
        <w:szCs w:val="44"/>
      </w:rPr>
    </w:lvl>
    <w:lvl w:ilvl="1" w:tplc="1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5"/>
  </w:num>
  <w:num w:numId="2">
    <w:abstractNumId w:val="42"/>
  </w:num>
  <w:num w:numId="3">
    <w:abstractNumId w:val="2"/>
  </w:num>
  <w:num w:numId="4">
    <w:abstractNumId w:val="31"/>
  </w:num>
  <w:num w:numId="5">
    <w:abstractNumId w:val="12"/>
  </w:num>
  <w:num w:numId="6">
    <w:abstractNumId w:val="40"/>
  </w:num>
  <w:num w:numId="7">
    <w:abstractNumId w:val="34"/>
  </w:num>
  <w:num w:numId="8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20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43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8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33"/>
  </w:num>
  <w:num w:numId="13">
    <w:abstractNumId w:val="3"/>
  </w:num>
  <w:num w:numId="14">
    <w:abstractNumId w:val="30"/>
  </w:num>
  <w:num w:numId="15">
    <w:abstractNumId w:val="5"/>
  </w:num>
  <w:num w:numId="16">
    <w:abstractNumId w:val="32"/>
  </w:num>
  <w:num w:numId="17">
    <w:abstractNumId w:val="37"/>
  </w:num>
  <w:num w:numId="18">
    <w:abstractNumId w:val="1"/>
  </w:num>
  <w:num w:numId="19">
    <w:abstractNumId w:val="9"/>
  </w:num>
  <w:num w:numId="20">
    <w:abstractNumId w:val="36"/>
  </w:num>
  <w:num w:numId="21">
    <w:abstractNumId w:val="35"/>
  </w:num>
  <w:num w:numId="22">
    <w:abstractNumId w:val="11"/>
  </w:num>
  <w:num w:numId="23">
    <w:abstractNumId w:val="6"/>
  </w:num>
  <w:num w:numId="24">
    <w:abstractNumId w:val="4"/>
  </w:num>
  <w:num w:numId="25">
    <w:abstractNumId w:val="10"/>
  </w:num>
  <w:num w:numId="26">
    <w:abstractNumId w:val="24"/>
  </w:num>
  <w:num w:numId="27">
    <w:abstractNumId w:val="16"/>
  </w:num>
  <w:num w:numId="28">
    <w:abstractNumId w:val="0"/>
  </w:num>
  <w:num w:numId="29">
    <w:abstractNumId w:val="23"/>
  </w:num>
  <w:num w:numId="30">
    <w:abstractNumId w:val="19"/>
  </w:num>
  <w:num w:numId="31">
    <w:abstractNumId w:val="14"/>
  </w:num>
  <w:num w:numId="32">
    <w:abstractNumId w:val="27"/>
  </w:num>
  <w:num w:numId="33">
    <w:abstractNumId w:val="44"/>
  </w:num>
  <w:num w:numId="34">
    <w:abstractNumId w:val="17"/>
  </w:num>
  <w:num w:numId="35">
    <w:abstractNumId w:val="45"/>
  </w:num>
  <w:num w:numId="36">
    <w:abstractNumId w:val="39"/>
  </w:num>
  <w:num w:numId="37">
    <w:abstractNumId w:val="13"/>
  </w:num>
  <w:num w:numId="38">
    <w:abstractNumId w:val="29"/>
  </w:num>
  <w:num w:numId="39">
    <w:abstractNumId w:val="21"/>
  </w:num>
  <w:num w:numId="40">
    <w:abstractNumId w:val="41"/>
  </w:num>
  <w:num w:numId="41">
    <w:abstractNumId w:val="22"/>
  </w:num>
  <w:num w:numId="42">
    <w:abstractNumId w:val="28"/>
  </w:num>
  <w:num w:numId="43">
    <w:abstractNumId w:val="26"/>
  </w:num>
  <w:num w:numId="44">
    <w:abstractNumId w:val="38"/>
  </w:num>
  <w:num w:numId="45">
    <w:abstractNumId w:val="7"/>
  </w:num>
  <w:num w:numId="4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0EB"/>
    <w:rsid w:val="00003CF7"/>
    <w:rsid w:val="00013A5D"/>
    <w:rsid w:val="00026516"/>
    <w:rsid w:val="00030E52"/>
    <w:rsid w:val="00031AA2"/>
    <w:rsid w:val="000376FE"/>
    <w:rsid w:val="0004297D"/>
    <w:rsid w:val="0004487E"/>
    <w:rsid w:val="0005310B"/>
    <w:rsid w:val="00053396"/>
    <w:rsid w:val="00053CBE"/>
    <w:rsid w:val="000650EB"/>
    <w:rsid w:val="00077BD8"/>
    <w:rsid w:val="00077DB1"/>
    <w:rsid w:val="00092461"/>
    <w:rsid w:val="000A186C"/>
    <w:rsid w:val="000A6BC8"/>
    <w:rsid w:val="000A7D45"/>
    <w:rsid w:val="000C036E"/>
    <w:rsid w:val="000C1B41"/>
    <w:rsid w:val="000C258A"/>
    <w:rsid w:val="000C3C95"/>
    <w:rsid w:val="000E030D"/>
    <w:rsid w:val="000F1D2E"/>
    <w:rsid w:val="000F2048"/>
    <w:rsid w:val="000F273A"/>
    <w:rsid w:val="000F49AA"/>
    <w:rsid w:val="000F4DA2"/>
    <w:rsid w:val="000F5D55"/>
    <w:rsid w:val="000F6808"/>
    <w:rsid w:val="000F68D7"/>
    <w:rsid w:val="00104A59"/>
    <w:rsid w:val="00106FE6"/>
    <w:rsid w:val="00112EF7"/>
    <w:rsid w:val="00130364"/>
    <w:rsid w:val="00132573"/>
    <w:rsid w:val="00133789"/>
    <w:rsid w:val="001361B9"/>
    <w:rsid w:val="001416D4"/>
    <w:rsid w:val="00144864"/>
    <w:rsid w:val="00145B17"/>
    <w:rsid w:val="00162F34"/>
    <w:rsid w:val="0016759B"/>
    <w:rsid w:val="00170F95"/>
    <w:rsid w:val="00171EDA"/>
    <w:rsid w:val="00174DF8"/>
    <w:rsid w:val="00182414"/>
    <w:rsid w:val="00185DBC"/>
    <w:rsid w:val="001863AC"/>
    <w:rsid w:val="00191FC6"/>
    <w:rsid w:val="001B44B3"/>
    <w:rsid w:val="001B52B2"/>
    <w:rsid w:val="001C125D"/>
    <w:rsid w:val="001C2DF4"/>
    <w:rsid w:val="001D5EE1"/>
    <w:rsid w:val="001D778C"/>
    <w:rsid w:val="001D7A53"/>
    <w:rsid w:val="001E1E28"/>
    <w:rsid w:val="001E456E"/>
    <w:rsid w:val="001F2D51"/>
    <w:rsid w:val="001F39E8"/>
    <w:rsid w:val="0020006F"/>
    <w:rsid w:val="00200BBB"/>
    <w:rsid w:val="0020306D"/>
    <w:rsid w:val="00204638"/>
    <w:rsid w:val="00215CAB"/>
    <w:rsid w:val="002340AD"/>
    <w:rsid w:val="002352FE"/>
    <w:rsid w:val="00240ADA"/>
    <w:rsid w:val="00250EA9"/>
    <w:rsid w:val="0026281F"/>
    <w:rsid w:val="00262D71"/>
    <w:rsid w:val="0027378B"/>
    <w:rsid w:val="00280B7F"/>
    <w:rsid w:val="0029696B"/>
    <w:rsid w:val="002974BF"/>
    <w:rsid w:val="002A18C9"/>
    <w:rsid w:val="002A2893"/>
    <w:rsid w:val="002B248D"/>
    <w:rsid w:val="002B5907"/>
    <w:rsid w:val="002C284E"/>
    <w:rsid w:val="002C4400"/>
    <w:rsid w:val="002C5DC4"/>
    <w:rsid w:val="002E177B"/>
    <w:rsid w:val="002E3E9F"/>
    <w:rsid w:val="002E5B5B"/>
    <w:rsid w:val="002F3BC0"/>
    <w:rsid w:val="002F5BC0"/>
    <w:rsid w:val="00306523"/>
    <w:rsid w:val="00307978"/>
    <w:rsid w:val="00310A5A"/>
    <w:rsid w:val="00314305"/>
    <w:rsid w:val="00320FA1"/>
    <w:rsid w:val="0032765A"/>
    <w:rsid w:val="00330A97"/>
    <w:rsid w:val="003322EC"/>
    <w:rsid w:val="0035590D"/>
    <w:rsid w:val="003570FB"/>
    <w:rsid w:val="00364E24"/>
    <w:rsid w:val="0036547F"/>
    <w:rsid w:val="00373A12"/>
    <w:rsid w:val="00373E87"/>
    <w:rsid w:val="003748D5"/>
    <w:rsid w:val="00375A34"/>
    <w:rsid w:val="00377970"/>
    <w:rsid w:val="00380AC6"/>
    <w:rsid w:val="00386230"/>
    <w:rsid w:val="00395F87"/>
    <w:rsid w:val="003A5D1D"/>
    <w:rsid w:val="003A5E04"/>
    <w:rsid w:val="003A7E34"/>
    <w:rsid w:val="003B540F"/>
    <w:rsid w:val="003C38B8"/>
    <w:rsid w:val="003D6223"/>
    <w:rsid w:val="003E3E01"/>
    <w:rsid w:val="003E6DFE"/>
    <w:rsid w:val="003E6E7D"/>
    <w:rsid w:val="003E6ED7"/>
    <w:rsid w:val="003F63CE"/>
    <w:rsid w:val="00405DAA"/>
    <w:rsid w:val="0043126F"/>
    <w:rsid w:val="00435F61"/>
    <w:rsid w:val="00461B43"/>
    <w:rsid w:val="00473D4C"/>
    <w:rsid w:val="00475C48"/>
    <w:rsid w:val="00477D52"/>
    <w:rsid w:val="004843AA"/>
    <w:rsid w:val="0049683C"/>
    <w:rsid w:val="004A0808"/>
    <w:rsid w:val="004A2EC6"/>
    <w:rsid w:val="004A5FF5"/>
    <w:rsid w:val="004B4042"/>
    <w:rsid w:val="004C12A4"/>
    <w:rsid w:val="004C253A"/>
    <w:rsid w:val="004D0462"/>
    <w:rsid w:val="004D416A"/>
    <w:rsid w:val="004E1023"/>
    <w:rsid w:val="004E2128"/>
    <w:rsid w:val="004F1F95"/>
    <w:rsid w:val="004F2BA6"/>
    <w:rsid w:val="004F404F"/>
    <w:rsid w:val="004F499C"/>
    <w:rsid w:val="004F6F4A"/>
    <w:rsid w:val="004F7E8C"/>
    <w:rsid w:val="00506AC3"/>
    <w:rsid w:val="00510CE5"/>
    <w:rsid w:val="00517D26"/>
    <w:rsid w:val="005237D6"/>
    <w:rsid w:val="00527337"/>
    <w:rsid w:val="00534767"/>
    <w:rsid w:val="00537732"/>
    <w:rsid w:val="005458E2"/>
    <w:rsid w:val="00547C84"/>
    <w:rsid w:val="00551CBF"/>
    <w:rsid w:val="0056096C"/>
    <w:rsid w:val="00563FF2"/>
    <w:rsid w:val="005727A5"/>
    <w:rsid w:val="005749D5"/>
    <w:rsid w:val="00577A88"/>
    <w:rsid w:val="005A5412"/>
    <w:rsid w:val="005A69C1"/>
    <w:rsid w:val="005C2440"/>
    <w:rsid w:val="005C3C44"/>
    <w:rsid w:val="005D6AB1"/>
    <w:rsid w:val="005E17C3"/>
    <w:rsid w:val="005E3B93"/>
    <w:rsid w:val="005F106A"/>
    <w:rsid w:val="005F13F9"/>
    <w:rsid w:val="0060435D"/>
    <w:rsid w:val="006104BB"/>
    <w:rsid w:val="006236C5"/>
    <w:rsid w:val="00632097"/>
    <w:rsid w:val="0063462D"/>
    <w:rsid w:val="006358EB"/>
    <w:rsid w:val="00637C33"/>
    <w:rsid w:val="006536CA"/>
    <w:rsid w:val="00657124"/>
    <w:rsid w:val="0066407C"/>
    <w:rsid w:val="006716E6"/>
    <w:rsid w:val="006934F9"/>
    <w:rsid w:val="00694B54"/>
    <w:rsid w:val="006C110D"/>
    <w:rsid w:val="006C28B5"/>
    <w:rsid w:val="006C32CB"/>
    <w:rsid w:val="006C4422"/>
    <w:rsid w:val="006C6573"/>
    <w:rsid w:val="006D0A01"/>
    <w:rsid w:val="006E27E5"/>
    <w:rsid w:val="006E7DC1"/>
    <w:rsid w:val="00711B8A"/>
    <w:rsid w:val="00716A51"/>
    <w:rsid w:val="00723641"/>
    <w:rsid w:val="0072678C"/>
    <w:rsid w:val="00746634"/>
    <w:rsid w:val="00761138"/>
    <w:rsid w:val="00774BF1"/>
    <w:rsid w:val="00784282"/>
    <w:rsid w:val="00784876"/>
    <w:rsid w:val="00792EF4"/>
    <w:rsid w:val="00796FB5"/>
    <w:rsid w:val="007A2929"/>
    <w:rsid w:val="007A4456"/>
    <w:rsid w:val="007A780E"/>
    <w:rsid w:val="007B457C"/>
    <w:rsid w:val="007B6E32"/>
    <w:rsid w:val="007C46CA"/>
    <w:rsid w:val="007C69EC"/>
    <w:rsid w:val="007D1D8C"/>
    <w:rsid w:val="007D305C"/>
    <w:rsid w:val="007E76FA"/>
    <w:rsid w:val="007F11EF"/>
    <w:rsid w:val="008010CE"/>
    <w:rsid w:val="00803158"/>
    <w:rsid w:val="00804E29"/>
    <w:rsid w:val="00824995"/>
    <w:rsid w:val="00827603"/>
    <w:rsid w:val="00834369"/>
    <w:rsid w:val="0084391C"/>
    <w:rsid w:val="00852876"/>
    <w:rsid w:val="00852EE0"/>
    <w:rsid w:val="008532AC"/>
    <w:rsid w:val="00853435"/>
    <w:rsid w:val="00853EA7"/>
    <w:rsid w:val="00856A54"/>
    <w:rsid w:val="00863DA2"/>
    <w:rsid w:val="00864915"/>
    <w:rsid w:val="00870A8C"/>
    <w:rsid w:val="00872FD3"/>
    <w:rsid w:val="00874083"/>
    <w:rsid w:val="008746D7"/>
    <w:rsid w:val="00891B08"/>
    <w:rsid w:val="008A18C2"/>
    <w:rsid w:val="008A2446"/>
    <w:rsid w:val="008A4EB5"/>
    <w:rsid w:val="008A6DA9"/>
    <w:rsid w:val="008A7662"/>
    <w:rsid w:val="008A776B"/>
    <w:rsid w:val="008C13BC"/>
    <w:rsid w:val="008C146F"/>
    <w:rsid w:val="008C29BF"/>
    <w:rsid w:val="008C70A6"/>
    <w:rsid w:val="008C721C"/>
    <w:rsid w:val="008C75C1"/>
    <w:rsid w:val="008D03DB"/>
    <w:rsid w:val="008D34C6"/>
    <w:rsid w:val="008D4AB8"/>
    <w:rsid w:val="008D6960"/>
    <w:rsid w:val="008E07E2"/>
    <w:rsid w:val="008E1612"/>
    <w:rsid w:val="008F1D0D"/>
    <w:rsid w:val="008F1FC5"/>
    <w:rsid w:val="009065EB"/>
    <w:rsid w:val="00913F0A"/>
    <w:rsid w:val="00915DF2"/>
    <w:rsid w:val="00925BDA"/>
    <w:rsid w:val="00925E79"/>
    <w:rsid w:val="0094317C"/>
    <w:rsid w:val="00945F6C"/>
    <w:rsid w:val="00951B7E"/>
    <w:rsid w:val="009541B5"/>
    <w:rsid w:val="00964DC7"/>
    <w:rsid w:val="00966972"/>
    <w:rsid w:val="00971223"/>
    <w:rsid w:val="00975562"/>
    <w:rsid w:val="00981E45"/>
    <w:rsid w:val="00983995"/>
    <w:rsid w:val="0099459D"/>
    <w:rsid w:val="0099644D"/>
    <w:rsid w:val="009B089D"/>
    <w:rsid w:val="009B2F36"/>
    <w:rsid w:val="009B3A23"/>
    <w:rsid w:val="009B4FDF"/>
    <w:rsid w:val="009C02E9"/>
    <w:rsid w:val="009C3313"/>
    <w:rsid w:val="009C4BBE"/>
    <w:rsid w:val="009C5F37"/>
    <w:rsid w:val="009C72BF"/>
    <w:rsid w:val="009D1A12"/>
    <w:rsid w:val="009D1ED3"/>
    <w:rsid w:val="009E45DB"/>
    <w:rsid w:val="009E7A6F"/>
    <w:rsid w:val="009F0EB9"/>
    <w:rsid w:val="009F74F3"/>
    <w:rsid w:val="00A06EF1"/>
    <w:rsid w:val="00A13325"/>
    <w:rsid w:val="00A16E48"/>
    <w:rsid w:val="00A20383"/>
    <w:rsid w:val="00A20681"/>
    <w:rsid w:val="00A2661D"/>
    <w:rsid w:val="00A364FA"/>
    <w:rsid w:val="00A40E52"/>
    <w:rsid w:val="00A42B28"/>
    <w:rsid w:val="00A4485A"/>
    <w:rsid w:val="00A44BBE"/>
    <w:rsid w:val="00A522B4"/>
    <w:rsid w:val="00A55905"/>
    <w:rsid w:val="00A571B6"/>
    <w:rsid w:val="00A71E28"/>
    <w:rsid w:val="00A77357"/>
    <w:rsid w:val="00A81CBB"/>
    <w:rsid w:val="00A85CD6"/>
    <w:rsid w:val="00AB3525"/>
    <w:rsid w:val="00AB54C5"/>
    <w:rsid w:val="00AC364E"/>
    <w:rsid w:val="00AC372B"/>
    <w:rsid w:val="00AC4A44"/>
    <w:rsid w:val="00AC7FA2"/>
    <w:rsid w:val="00AD1CAA"/>
    <w:rsid w:val="00AD51B1"/>
    <w:rsid w:val="00AF06A9"/>
    <w:rsid w:val="00B00DC9"/>
    <w:rsid w:val="00B07B12"/>
    <w:rsid w:val="00B10901"/>
    <w:rsid w:val="00B1144A"/>
    <w:rsid w:val="00B160B9"/>
    <w:rsid w:val="00B225D9"/>
    <w:rsid w:val="00B31371"/>
    <w:rsid w:val="00B34DE3"/>
    <w:rsid w:val="00B46161"/>
    <w:rsid w:val="00B4741F"/>
    <w:rsid w:val="00B520A5"/>
    <w:rsid w:val="00B52A8A"/>
    <w:rsid w:val="00B5703B"/>
    <w:rsid w:val="00B60D58"/>
    <w:rsid w:val="00B623E7"/>
    <w:rsid w:val="00B7662D"/>
    <w:rsid w:val="00B76875"/>
    <w:rsid w:val="00B840FC"/>
    <w:rsid w:val="00B87969"/>
    <w:rsid w:val="00B90172"/>
    <w:rsid w:val="00B9067D"/>
    <w:rsid w:val="00B9069D"/>
    <w:rsid w:val="00B934C0"/>
    <w:rsid w:val="00B94F75"/>
    <w:rsid w:val="00BA23E3"/>
    <w:rsid w:val="00BA5102"/>
    <w:rsid w:val="00BB3260"/>
    <w:rsid w:val="00BB70C1"/>
    <w:rsid w:val="00BC724E"/>
    <w:rsid w:val="00BE6ED0"/>
    <w:rsid w:val="00BE7F21"/>
    <w:rsid w:val="00BF19F3"/>
    <w:rsid w:val="00C122D5"/>
    <w:rsid w:val="00C211CB"/>
    <w:rsid w:val="00C2139E"/>
    <w:rsid w:val="00C23DF5"/>
    <w:rsid w:val="00C23F9C"/>
    <w:rsid w:val="00C25433"/>
    <w:rsid w:val="00C311C4"/>
    <w:rsid w:val="00C32E87"/>
    <w:rsid w:val="00C3745B"/>
    <w:rsid w:val="00C55B84"/>
    <w:rsid w:val="00C57499"/>
    <w:rsid w:val="00C626DC"/>
    <w:rsid w:val="00C65FEA"/>
    <w:rsid w:val="00C729CA"/>
    <w:rsid w:val="00C80F71"/>
    <w:rsid w:val="00C82428"/>
    <w:rsid w:val="00C84E55"/>
    <w:rsid w:val="00C91AE1"/>
    <w:rsid w:val="00C91B1D"/>
    <w:rsid w:val="00C935EE"/>
    <w:rsid w:val="00C9389C"/>
    <w:rsid w:val="00C97EE5"/>
    <w:rsid w:val="00CA0A5F"/>
    <w:rsid w:val="00CB2570"/>
    <w:rsid w:val="00CB2CC1"/>
    <w:rsid w:val="00CC36DB"/>
    <w:rsid w:val="00CD2E53"/>
    <w:rsid w:val="00CD651A"/>
    <w:rsid w:val="00D00F24"/>
    <w:rsid w:val="00D05FD3"/>
    <w:rsid w:val="00D07317"/>
    <w:rsid w:val="00D11307"/>
    <w:rsid w:val="00D14E98"/>
    <w:rsid w:val="00D214FB"/>
    <w:rsid w:val="00D24FAE"/>
    <w:rsid w:val="00D26931"/>
    <w:rsid w:val="00D36588"/>
    <w:rsid w:val="00D37B88"/>
    <w:rsid w:val="00D42623"/>
    <w:rsid w:val="00D4408C"/>
    <w:rsid w:val="00D45838"/>
    <w:rsid w:val="00D4612F"/>
    <w:rsid w:val="00D53808"/>
    <w:rsid w:val="00D57B48"/>
    <w:rsid w:val="00D63578"/>
    <w:rsid w:val="00D70F57"/>
    <w:rsid w:val="00D73FC6"/>
    <w:rsid w:val="00D74D98"/>
    <w:rsid w:val="00D75EF4"/>
    <w:rsid w:val="00D80CAF"/>
    <w:rsid w:val="00D818D4"/>
    <w:rsid w:val="00D83EAD"/>
    <w:rsid w:val="00D841A6"/>
    <w:rsid w:val="00D94E38"/>
    <w:rsid w:val="00DB1972"/>
    <w:rsid w:val="00DB2456"/>
    <w:rsid w:val="00DC32AC"/>
    <w:rsid w:val="00DC5A89"/>
    <w:rsid w:val="00DC6288"/>
    <w:rsid w:val="00DC6861"/>
    <w:rsid w:val="00DD5DDD"/>
    <w:rsid w:val="00DD6183"/>
    <w:rsid w:val="00DE2EA3"/>
    <w:rsid w:val="00DE7E28"/>
    <w:rsid w:val="00DF0206"/>
    <w:rsid w:val="00DF4A5C"/>
    <w:rsid w:val="00E011DB"/>
    <w:rsid w:val="00E02E50"/>
    <w:rsid w:val="00E03540"/>
    <w:rsid w:val="00E167E7"/>
    <w:rsid w:val="00E17212"/>
    <w:rsid w:val="00E276A8"/>
    <w:rsid w:val="00E300D6"/>
    <w:rsid w:val="00E43E9B"/>
    <w:rsid w:val="00E65DB8"/>
    <w:rsid w:val="00E73E27"/>
    <w:rsid w:val="00E751FF"/>
    <w:rsid w:val="00E808F1"/>
    <w:rsid w:val="00E81C72"/>
    <w:rsid w:val="00EA1EAB"/>
    <w:rsid w:val="00EC2C1A"/>
    <w:rsid w:val="00EC41EB"/>
    <w:rsid w:val="00ED280F"/>
    <w:rsid w:val="00ED49CA"/>
    <w:rsid w:val="00ED533E"/>
    <w:rsid w:val="00ED7CDF"/>
    <w:rsid w:val="00EE26C2"/>
    <w:rsid w:val="00F00C0B"/>
    <w:rsid w:val="00F02251"/>
    <w:rsid w:val="00F02552"/>
    <w:rsid w:val="00F06445"/>
    <w:rsid w:val="00F146E0"/>
    <w:rsid w:val="00F16F47"/>
    <w:rsid w:val="00F17DF6"/>
    <w:rsid w:val="00F2160C"/>
    <w:rsid w:val="00F2165B"/>
    <w:rsid w:val="00F23081"/>
    <w:rsid w:val="00F23A00"/>
    <w:rsid w:val="00F25772"/>
    <w:rsid w:val="00F3232A"/>
    <w:rsid w:val="00F33C71"/>
    <w:rsid w:val="00F35F75"/>
    <w:rsid w:val="00F452AB"/>
    <w:rsid w:val="00F50C0D"/>
    <w:rsid w:val="00F52427"/>
    <w:rsid w:val="00F52D33"/>
    <w:rsid w:val="00F53295"/>
    <w:rsid w:val="00F5521D"/>
    <w:rsid w:val="00F635DD"/>
    <w:rsid w:val="00F76F63"/>
    <w:rsid w:val="00F77337"/>
    <w:rsid w:val="00F8011D"/>
    <w:rsid w:val="00F82121"/>
    <w:rsid w:val="00F95DF5"/>
    <w:rsid w:val="00FA0571"/>
    <w:rsid w:val="00FB7892"/>
    <w:rsid w:val="00FC372A"/>
    <w:rsid w:val="00FC41D7"/>
    <w:rsid w:val="00FD7D0A"/>
    <w:rsid w:val="00FE058A"/>
    <w:rsid w:val="00FE1BDF"/>
    <w:rsid w:val="00FE265B"/>
    <w:rsid w:val="00FE5939"/>
    <w:rsid w:val="00FF01D7"/>
    <w:rsid w:val="00FF12CB"/>
    <w:rsid w:val="00FF76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7A0D7522-4132-4B49-9D13-C8C871DCD95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AD51B1"/>
    <w:pPr>
      <w:spacing w:after="200" w:line="276" w:lineRule="auto"/>
    </w:pPr>
    <w:rPr>
      <w:lang w:val="es-CR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7C46CA"/>
    <w:pPr>
      <w:tabs>
        <w:tab w:val="center" w:pos="4252"/>
        <w:tab w:val="right" w:pos="8504"/>
      </w:tabs>
      <w:spacing w:after="0" w:line="240" w:lineRule="auto"/>
    </w:pPr>
    <w:rPr>
      <w:lang w:val="es-ES"/>
    </w:rPr>
  </w:style>
  <w:style w:type="character" w:customStyle="1" w:styleId="EncabezadoCar">
    <w:name w:val="Encabezado Car"/>
    <w:basedOn w:val="Fuentedeprrafopredeter"/>
    <w:link w:val="Encabezado"/>
    <w:uiPriority w:val="99"/>
    <w:rsid w:val="007C46CA"/>
  </w:style>
  <w:style w:type="paragraph" w:styleId="Piedepgina">
    <w:name w:val="footer"/>
    <w:basedOn w:val="Normal"/>
    <w:link w:val="PiedepginaCar"/>
    <w:uiPriority w:val="99"/>
    <w:unhideWhenUsed/>
    <w:rsid w:val="007C46CA"/>
    <w:pPr>
      <w:tabs>
        <w:tab w:val="center" w:pos="4252"/>
        <w:tab w:val="right" w:pos="8504"/>
      </w:tabs>
      <w:spacing w:after="0" w:line="240" w:lineRule="auto"/>
    </w:pPr>
    <w:rPr>
      <w:lang w:val="es-ES"/>
    </w:rPr>
  </w:style>
  <w:style w:type="character" w:customStyle="1" w:styleId="PiedepginaCar">
    <w:name w:val="Pie de página Car"/>
    <w:basedOn w:val="Fuentedeprrafopredeter"/>
    <w:link w:val="Piedepgina"/>
    <w:uiPriority w:val="99"/>
    <w:rsid w:val="007C46CA"/>
  </w:style>
  <w:style w:type="table" w:styleId="Tablaconcuadrcula">
    <w:name w:val="Table Grid"/>
    <w:basedOn w:val="Tablanormal"/>
    <w:uiPriority w:val="39"/>
    <w:rsid w:val="00B225D9"/>
    <w:pPr>
      <w:spacing w:after="0" w:line="240" w:lineRule="auto"/>
    </w:pPr>
    <w:rPr>
      <w:rFonts w:ascii="Arial" w:hAnsi="Arial"/>
    </w:rPr>
    <w:tblPr>
      <w:tblBorders>
        <w:top w:val="single" w:sz="6" w:space="0" w:color="FFFFFF" w:themeColor="background1"/>
        <w:left w:val="single" w:sz="6" w:space="0" w:color="FFFFFF" w:themeColor="background1"/>
        <w:bottom w:val="single" w:sz="6" w:space="0" w:color="FFFFFF" w:themeColor="background1"/>
        <w:right w:val="single" w:sz="6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</w:style>
  <w:style w:type="table" w:customStyle="1" w:styleId="Cuadrculadetablaclara1">
    <w:name w:val="Cuadrícula de tabla clara1"/>
    <w:basedOn w:val="Tablanormal"/>
    <w:uiPriority w:val="40"/>
    <w:rsid w:val="00B225D9"/>
    <w:pPr>
      <w:spacing w:after="0" w:line="240" w:lineRule="auto"/>
    </w:pPr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Textodeglobo">
    <w:name w:val="Balloon Text"/>
    <w:basedOn w:val="Normal"/>
    <w:link w:val="TextodegloboCar"/>
    <w:uiPriority w:val="99"/>
    <w:semiHidden/>
    <w:unhideWhenUsed/>
    <w:rsid w:val="000F5D5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0F5D55"/>
    <w:rPr>
      <w:rFonts w:ascii="Segoe UI" w:hAnsi="Segoe UI" w:cs="Segoe UI"/>
      <w:sz w:val="18"/>
      <w:szCs w:val="18"/>
    </w:rPr>
  </w:style>
  <w:style w:type="character" w:styleId="Textodelmarcadordeposicin">
    <w:name w:val="Placeholder Text"/>
    <w:basedOn w:val="Fuentedeprrafopredeter"/>
    <w:uiPriority w:val="99"/>
    <w:semiHidden/>
    <w:rsid w:val="007B6E32"/>
    <w:rPr>
      <w:color w:val="808080"/>
    </w:rPr>
  </w:style>
  <w:style w:type="paragraph" w:styleId="Sinespaciado">
    <w:name w:val="No Spacing"/>
    <w:uiPriority w:val="1"/>
    <w:qFormat/>
    <w:rsid w:val="001F2D51"/>
    <w:pPr>
      <w:spacing w:after="0" w:line="240" w:lineRule="auto"/>
    </w:pPr>
    <w:rPr>
      <w:rFonts w:ascii="Calibri" w:eastAsia="Calibri" w:hAnsi="Calibri" w:cs="Times New Roman"/>
      <w:lang w:val="es-CR"/>
    </w:rPr>
  </w:style>
  <w:style w:type="paragraph" w:styleId="Prrafodelista">
    <w:name w:val="List Paragraph"/>
    <w:basedOn w:val="Normal"/>
    <w:uiPriority w:val="34"/>
    <w:qFormat/>
    <w:rsid w:val="001F2D51"/>
    <w:pPr>
      <w:spacing w:after="0" w:line="240" w:lineRule="auto"/>
      <w:ind w:left="720"/>
      <w:contextualSpacing/>
    </w:pPr>
    <w:rPr>
      <w:rFonts w:ascii="Calibri" w:eastAsia="Calibri" w:hAnsi="Calibri" w:cs="Times New Roman"/>
    </w:rPr>
  </w:style>
  <w:style w:type="character" w:styleId="Refdecomentario">
    <w:name w:val="annotation reference"/>
    <w:basedOn w:val="Fuentedeprrafopredeter"/>
    <w:uiPriority w:val="99"/>
    <w:semiHidden/>
    <w:unhideWhenUsed/>
    <w:rsid w:val="001F2D51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1F2D51"/>
    <w:pPr>
      <w:spacing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1F2D51"/>
    <w:rPr>
      <w:rFonts w:ascii="Calibri" w:eastAsia="Calibri" w:hAnsi="Calibri" w:cs="Times New Roman"/>
      <w:sz w:val="20"/>
      <w:szCs w:val="20"/>
      <w:lang w:val="es-CR"/>
    </w:rPr>
  </w:style>
  <w:style w:type="character" w:styleId="Hipervnculo">
    <w:name w:val="Hyperlink"/>
    <w:basedOn w:val="Fuentedeprrafopredeter"/>
    <w:uiPriority w:val="99"/>
    <w:unhideWhenUsed/>
    <w:rsid w:val="007B457C"/>
    <w:rPr>
      <w:color w:val="0563C1" w:themeColor="hyperlink"/>
      <w:u w:val="single"/>
    </w:rPr>
  </w:style>
  <w:style w:type="paragraph" w:styleId="NormalWeb">
    <w:name w:val="Normal (Web)"/>
    <w:basedOn w:val="Normal"/>
    <w:uiPriority w:val="99"/>
    <w:semiHidden/>
    <w:unhideWhenUsed/>
    <w:rsid w:val="00133789"/>
    <w:pPr>
      <w:spacing w:before="100" w:beforeAutospacing="1" w:after="142" w:line="288" w:lineRule="auto"/>
    </w:pPr>
    <w:rPr>
      <w:rFonts w:ascii="Times New Roman" w:hAnsi="Times New Roman" w:cs="Times New Roman"/>
      <w:color w:val="000000"/>
      <w:sz w:val="24"/>
      <w:szCs w:val="24"/>
      <w:lang w:eastAsia="es-CR"/>
    </w:rPr>
  </w:style>
  <w:style w:type="paragraph" w:customStyle="1" w:styleId="Default">
    <w:name w:val="Default"/>
    <w:rsid w:val="00F53295"/>
    <w:pPr>
      <w:autoSpaceDE w:val="0"/>
      <w:autoSpaceDN w:val="0"/>
      <w:adjustRightInd w:val="0"/>
      <w:spacing w:after="0" w:line="240" w:lineRule="auto"/>
    </w:pPr>
    <w:rPr>
      <w:rFonts w:ascii="Palatino Linotype" w:hAnsi="Palatino Linotype" w:cs="Palatino Linotype"/>
      <w:color w:val="000000"/>
      <w:sz w:val="24"/>
      <w:szCs w:val="24"/>
      <w:lang w:val="es-CR"/>
    </w:rPr>
  </w:style>
  <w:style w:type="character" w:styleId="Nmerodepgina">
    <w:name w:val="page number"/>
    <w:basedOn w:val="Fuentedeprrafopredeter"/>
    <w:rsid w:val="005C2440"/>
  </w:style>
  <w:style w:type="table" w:customStyle="1" w:styleId="Tablaconcuadrcula1">
    <w:name w:val="Tabla con cuadrícula1"/>
    <w:basedOn w:val="Tablanormal"/>
    <w:next w:val="Tablaconcuadrcula"/>
    <w:uiPriority w:val="59"/>
    <w:rsid w:val="00774BF1"/>
    <w:pPr>
      <w:spacing w:after="0" w:line="240" w:lineRule="auto"/>
    </w:pPr>
    <w:rPr>
      <w:lang w:val="es-C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8817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958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312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82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90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44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92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2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726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287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4146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028716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352970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073643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1969387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3825922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79312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852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7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97019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04442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55647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953688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535482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3482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70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45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i\AppData\Local\Temp\Temp1_oficinistas-3_0.zip\oficinistas\impresion\ms-office\carta.dotx" TargetMode="Externa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root>
  <sigla>Normas de convivencia</sigla>
  <logo/>
  <pie>Teléfono: 2511 5080 | Correo electrónico: seme.oai@ucr.ac.cr | Sitio web: www.oaice.ucr.ac.cr   </pie>
</root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25B568-8EB9-4E9F-B3B8-7B081BCD3D0E}">
  <ds:schemaRefs/>
</ds:datastoreItem>
</file>

<file path=customXml/itemProps2.xml><?xml version="1.0" encoding="utf-8"?>
<ds:datastoreItem xmlns:ds="http://schemas.openxmlformats.org/officeDocument/2006/customXml" ds:itemID="{CF337186-09CD-4517-91A9-14627EDC39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carta</Template>
  <TotalTime>2</TotalTime>
  <Pages>4</Pages>
  <Words>914</Words>
  <Characters>5027</Characters>
  <Application>Microsoft Office Word</Application>
  <DocSecurity>0</DocSecurity>
  <Lines>41</Lines>
  <Paragraphs>11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5930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eaguilar</dc:creator>
  <cp:lastModifiedBy>Silvia Villagra</cp:lastModifiedBy>
  <cp:revision>2</cp:revision>
  <cp:lastPrinted>2016-04-15T18:54:00Z</cp:lastPrinted>
  <dcterms:created xsi:type="dcterms:W3CDTF">2020-08-31T15:05:00Z</dcterms:created>
  <dcterms:modified xsi:type="dcterms:W3CDTF">2020-08-31T15:05:00Z</dcterms:modified>
</cp:coreProperties>
</file>